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C80237" w:rsidRPr="00C017DF" w14:paraId="0954256F" w14:textId="77777777" w:rsidTr="003531E6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AF5A94A" w14:textId="77777777" w:rsidR="00C80237" w:rsidRPr="006E3F12" w:rsidRDefault="00C80237" w:rsidP="002475C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D6C3CC6" w14:textId="77777777" w:rsidR="00C80237" w:rsidRPr="00C017DF" w:rsidRDefault="000949F8" w:rsidP="00C80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B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C6436F2" w14:textId="77777777" w:rsidR="00C80237" w:rsidRPr="005D277D" w:rsidRDefault="00C80237" w:rsidP="002475C0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9CB28A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3531E6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657A1CB1" w14:textId="77777777" w:rsidR="00C80237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AB93DC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753E6763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7C2CC3E0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35D30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6AFADB2B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34B6ED91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4B1B5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5CE26B62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C80237" w:rsidRPr="00C017DF" w14:paraId="6AA5D965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6114A88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0653021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4F42B0C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62422A7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635262D1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C80237" w:rsidRPr="00C017DF" w14:paraId="301550CD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791DFFD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24AE71F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E914DA0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75BEA43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C36DEFD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1A9868A4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CC9877D" w14:textId="77777777" w:rsidR="00C80237" w:rsidRPr="00C017DF" w:rsidRDefault="00C80237" w:rsidP="002475C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A5F9709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031F8D4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823BE92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0E52D3EA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5AEE956A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63F30AA2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DEBC562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59004D51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BA2FB0F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6865819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47E76C27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DE6F7A6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70B7639C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753C60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1A9A0D83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3051DE1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657F890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4697B329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42CE4B8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94F2470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0C359C01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7FAE987E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81D1A93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3F915C88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4C0F8FF" w14:textId="77777777" w:rsid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3A1D24F4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0BC6FDE8" w14:textId="77777777" w:rsidTr="00744A50">
        <w:tc>
          <w:tcPr>
            <w:tcW w:w="9494" w:type="dxa"/>
            <w:gridSpan w:val="7"/>
            <w:shd w:val="clear" w:color="auto" w:fill="auto"/>
          </w:tcPr>
          <w:p w14:paraId="0B1F8813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53B3F5CD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E99C74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23E5F5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39BD5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21D4E7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F1660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E3F8A6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17AA69BC" w14:textId="77777777" w:rsidTr="00D40B8B">
        <w:tc>
          <w:tcPr>
            <w:tcW w:w="1356" w:type="dxa"/>
            <w:shd w:val="clear" w:color="auto" w:fill="auto"/>
          </w:tcPr>
          <w:p w14:paraId="6C075BA9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71544CF1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A189EC7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2D90216B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D5ED9A5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AD04545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72FE0FA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FA70777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45D66CF2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Moeilijkheidsgraad</w:t>
      </w:r>
      <w:r w:rsidR="00684D3F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84D3F">
        <w:rPr>
          <w:rFonts w:ascii="Arial" w:hAnsi="Arial" w:cs="Arial"/>
          <w:b/>
          <w:bCs/>
          <w:sz w:val="20"/>
          <w:szCs w:val="20"/>
        </w:rPr>
        <w:tab/>
      </w:r>
      <w:r w:rsidR="000949F8">
        <w:rPr>
          <w:rFonts w:ascii="Arial" w:hAnsi="Arial" w:cs="Arial"/>
          <w:bCs/>
          <w:sz w:val="20"/>
          <w:szCs w:val="20"/>
        </w:rPr>
        <w:t>Geen beoordeling in de klasse B</w:t>
      </w:r>
    </w:p>
    <w:p w14:paraId="4E1E5E8C" w14:textId="77777777" w:rsidR="00921A96" w:rsidRDefault="00717D6B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7E1E0A81" w14:textId="77777777" w:rsidR="008D17A7" w:rsidRDefault="008D17A7" w:rsidP="008D17A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6185FB69" w14:textId="77777777" w:rsidR="008D17A7" w:rsidRPr="008A74E4" w:rsidRDefault="008D17A7" w:rsidP="008D17A7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8D17A7" w:rsidRPr="00170EA2" w14:paraId="2B77F642" w14:textId="77777777" w:rsidTr="005363DE">
        <w:tc>
          <w:tcPr>
            <w:tcW w:w="2802" w:type="dxa"/>
            <w:shd w:val="clear" w:color="auto" w:fill="auto"/>
          </w:tcPr>
          <w:p w14:paraId="6C0AD16B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7610F3BF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0363EC96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8D17A7" w:rsidRPr="00170EA2" w14:paraId="0B448C55" w14:textId="77777777" w:rsidTr="005363DE">
        <w:tc>
          <w:tcPr>
            <w:tcW w:w="2802" w:type="dxa"/>
            <w:shd w:val="clear" w:color="auto" w:fill="auto"/>
          </w:tcPr>
          <w:p w14:paraId="342F0B8F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0BDB2EAA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7299EEB2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6712AF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FC85AAA" w14:textId="77777777" w:rsidR="008D17A7" w:rsidRPr="00170EA2" w:rsidRDefault="008D17A7" w:rsidP="008D17A7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8D17A7" w:rsidRPr="00170EA2" w14:paraId="6FE5B070" w14:textId="77777777" w:rsidTr="005363DE">
        <w:tc>
          <w:tcPr>
            <w:tcW w:w="1164" w:type="dxa"/>
            <w:shd w:val="clear" w:color="auto" w:fill="auto"/>
          </w:tcPr>
          <w:p w14:paraId="244B1808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9AEA81B" w14:textId="77777777" w:rsidR="008D17A7" w:rsidRDefault="008D17A7" w:rsidP="008D17A7">
      <w:pPr>
        <w:rPr>
          <w:rFonts w:ascii="Arial" w:hAnsi="Arial" w:cs="Arial"/>
          <w:b/>
          <w:bCs/>
          <w:sz w:val="20"/>
          <w:szCs w:val="20"/>
        </w:rPr>
      </w:pPr>
    </w:p>
    <w:p w14:paraId="1C73F18C" w14:textId="77777777" w:rsidR="004361E4" w:rsidRDefault="008D17A7" w:rsidP="008D17A7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4361E4" w:rsidRPr="00744A50" w14:paraId="496CDA63" w14:textId="77777777" w:rsidTr="0047034D">
        <w:tc>
          <w:tcPr>
            <w:tcW w:w="4928" w:type="dxa"/>
            <w:shd w:val="clear" w:color="auto" w:fill="auto"/>
          </w:tcPr>
          <w:p w14:paraId="27064441" w14:textId="77777777" w:rsidR="004361E4" w:rsidRPr="00744A50" w:rsidRDefault="004361E4" w:rsidP="004703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36753486" w14:textId="77777777" w:rsidR="004361E4" w:rsidRPr="00744A50" w:rsidRDefault="004361E4" w:rsidP="004703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002DC68" w14:textId="77777777" w:rsidR="008D17A7" w:rsidRDefault="008D17A7" w:rsidP="008D17A7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8CE76D2" w14:textId="77777777" w:rsidR="00921A96" w:rsidRDefault="00921A96" w:rsidP="00717D6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007C58" w:rsidRPr="00D40B8B" w14:paraId="2B98CB18" w14:textId="77777777" w:rsidTr="00D40B8B">
        <w:trPr>
          <w:trHeight w:val="271"/>
        </w:trPr>
        <w:tc>
          <w:tcPr>
            <w:tcW w:w="2802" w:type="dxa"/>
            <w:shd w:val="clear" w:color="auto" w:fill="auto"/>
          </w:tcPr>
          <w:p w14:paraId="63B125A3" w14:textId="77777777" w:rsidR="00007C58" w:rsidRPr="00D40B8B" w:rsidRDefault="00FD0D35" w:rsidP="00D40B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="00007C58"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 w:rsidR="008D17A7">
              <w:rPr>
                <w:rFonts w:ascii="Arial" w:hAnsi="Arial" w:cs="Arial"/>
                <w:b/>
                <w:bCs/>
                <w:sz w:val="20"/>
                <w:szCs w:val="20"/>
              </w:rPr>
              <w:t>(100%)</w:t>
            </w:r>
          </w:p>
        </w:tc>
        <w:tc>
          <w:tcPr>
            <w:tcW w:w="1275" w:type="dxa"/>
            <w:shd w:val="clear" w:color="auto" w:fill="auto"/>
          </w:tcPr>
          <w:p w14:paraId="1DFDC5C5" w14:textId="77777777" w:rsidR="00007C58" w:rsidRPr="00D40B8B" w:rsidRDefault="00007C58" w:rsidP="00D40B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FB417DC" w14:textId="77777777" w:rsidR="00615814" w:rsidRDefault="00007C58" w:rsidP="00007C5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5B0418FA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08C1357C" w14:textId="77777777" w:rsidTr="008A0098">
        <w:tc>
          <w:tcPr>
            <w:tcW w:w="3544" w:type="dxa"/>
            <w:shd w:val="clear" w:color="auto" w:fill="auto"/>
            <w:vAlign w:val="center"/>
          </w:tcPr>
          <w:p w14:paraId="473F28A7" w14:textId="77777777" w:rsidR="00007C58" w:rsidRPr="008A0098" w:rsidRDefault="008A0098" w:rsidP="00007C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FD0D35">
              <w:rPr>
                <w:rFonts w:ascii="Arial" w:hAnsi="Arial" w:cs="Arial"/>
                <w:b/>
                <w:sz w:val="20"/>
                <w:szCs w:val="20"/>
              </w:rPr>
              <w:t>Cijfer techniek</w:t>
            </w:r>
          </w:p>
          <w:p w14:paraId="5D0775D8" w14:textId="77777777" w:rsidR="00007C58" w:rsidRPr="00D40B8B" w:rsidRDefault="00007C58" w:rsidP="00007C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0240BDE2" w14:textId="77777777" w:rsidR="00007C58" w:rsidRPr="00D40B8B" w:rsidRDefault="00007C58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2D9A3B" w14:textId="77777777" w:rsidR="00C017DF" w:rsidRPr="00C017DF" w:rsidRDefault="00C017DF" w:rsidP="00C017DF">
      <w:pPr>
        <w:rPr>
          <w:rFonts w:ascii="Arial" w:hAnsi="Arial" w:cs="Arial"/>
          <w:sz w:val="20"/>
          <w:szCs w:val="20"/>
        </w:rPr>
      </w:pPr>
    </w:p>
    <w:p w14:paraId="2B82C582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52DFCF23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F1A536B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25F1F0D9">
          <v:line id="_x0000_s1047" style="position:absolute;z-index:251656704" from="-43.25pt,3.05pt" to="514.75pt,3.05pt">
            <v:stroke dashstyle="1 1" endcap="round"/>
          </v:line>
        </w:pict>
      </w:r>
    </w:p>
    <w:p w14:paraId="5FFF2AAD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B1523F6" w14:textId="77777777" w:rsidR="005129F4" w:rsidRDefault="005129F4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5116A89" w14:textId="77777777" w:rsidR="00007C58" w:rsidRDefault="008A0098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1830DF44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4DB170B3">
          <v:line id="_x0000_s1049" style="position:absolute;z-index:251658752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2B3D61E3">
          <v:line id="_x0000_s1048" style="position:absolute;z-index:251657728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F8405" w14:textId="77777777" w:rsidR="003E1A94" w:rsidRDefault="003E1A94">
      <w:r>
        <w:separator/>
      </w:r>
    </w:p>
  </w:endnote>
  <w:endnote w:type="continuationSeparator" w:id="0">
    <w:p w14:paraId="781440E6" w14:textId="77777777" w:rsidR="003E1A94" w:rsidRDefault="003E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F590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3FE043B2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CB4EA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D17B0D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64A529C1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2F3FCC86" w14:textId="17E8F1EE" w:rsidR="0050736E" w:rsidRPr="00E237DB" w:rsidRDefault="00A8774A" w:rsidP="00E237DB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213DB" w14:textId="77777777" w:rsidR="003E1A94" w:rsidRDefault="003E1A94">
      <w:r>
        <w:separator/>
      </w:r>
    </w:p>
  </w:footnote>
  <w:footnote w:type="continuationSeparator" w:id="0">
    <w:p w14:paraId="34A2CFAA" w14:textId="77777777" w:rsidR="003E1A94" w:rsidRDefault="003E1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F661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35B4E1E6" w14:textId="77777777" w:rsidR="0050736E" w:rsidRPr="00D436E8" w:rsidRDefault="003531E6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49591CF9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AB94D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31D782C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33C1C7D1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C80237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2C1B727F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3404363F" w14:textId="77777777" w:rsidR="00C80237" w:rsidRPr="00D7052B" w:rsidRDefault="008304E4" w:rsidP="00C80237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8304E4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Solo </w:t>
                </w:r>
              </w:p>
              <w:p w14:paraId="20A1ED00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251213">
    <w:abstractNumId w:val="2"/>
  </w:num>
  <w:num w:numId="2" w16cid:durableId="1929923065">
    <w:abstractNumId w:val="8"/>
  </w:num>
  <w:num w:numId="3" w16cid:durableId="553783006">
    <w:abstractNumId w:val="3"/>
  </w:num>
  <w:num w:numId="4" w16cid:durableId="317149033">
    <w:abstractNumId w:val="12"/>
  </w:num>
  <w:num w:numId="5" w16cid:durableId="983268122">
    <w:abstractNumId w:val="10"/>
  </w:num>
  <w:num w:numId="6" w16cid:durableId="1417628015">
    <w:abstractNumId w:val="9"/>
  </w:num>
  <w:num w:numId="7" w16cid:durableId="1560631334">
    <w:abstractNumId w:val="5"/>
  </w:num>
  <w:num w:numId="8" w16cid:durableId="51274210">
    <w:abstractNumId w:val="4"/>
  </w:num>
  <w:num w:numId="9" w16cid:durableId="1996685742">
    <w:abstractNumId w:val="11"/>
  </w:num>
  <w:num w:numId="10" w16cid:durableId="579994002">
    <w:abstractNumId w:val="6"/>
  </w:num>
  <w:num w:numId="11" w16cid:durableId="1586381630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777945171">
    <w:abstractNumId w:val="7"/>
  </w:num>
  <w:num w:numId="13" w16cid:durableId="324359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7D238dOh/lSeOnEkoJ5e+KOPZgXVe6beAqCR10pag+SBlsOQWi4lifSSCioq5uns3mlkwp38+xhlb/iZBCHLlA==" w:salt="o2eblkgk9J+BQ0gsh25KOw==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949F8"/>
    <w:rsid w:val="000B4204"/>
    <w:rsid w:val="000E7734"/>
    <w:rsid w:val="00124764"/>
    <w:rsid w:val="00171EC8"/>
    <w:rsid w:val="001A5483"/>
    <w:rsid w:val="001B6249"/>
    <w:rsid w:val="00201025"/>
    <w:rsid w:val="00227773"/>
    <w:rsid w:val="002475C0"/>
    <w:rsid w:val="00254188"/>
    <w:rsid w:val="00255C21"/>
    <w:rsid w:val="00261787"/>
    <w:rsid w:val="002715D6"/>
    <w:rsid w:val="002E3C45"/>
    <w:rsid w:val="00347475"/>
    <w:rsid w:val="003531E6"/>
    <w:rsid w:val="00365959"/>
    <w:rsid w:val="003747C1"/>
    <w:rsid w:val="003943FF"/>
    <w:rsid w:val="00395EFA"/>
    <w:rsid w:val="003E1A94"/>
    <w:rsid w:val="003E3299"/>
    <w:rsid w:val="00403C13"/>
    <w:rsid w:val="004361E4"/>
    <w:rsid w:val="0047034D"/>
    <w:rsid w:val="00482264"/>
    <w:rsid w:val="00487D43"/>
    <w:rsid w:val="0050736E"/>
    <w:rsid w:val="005129F4"/>
    <w:rsid w:val="005363DE"/>
    <w:rsid w:val="005441DD"/>
    <w:rsid w:val="0054511E"/>
    <w:rsid w:val="005538BF"/>
    <w:rsid w:val="00580B78"/>
    <w:rsid w:val="005C1E53"/>
    <w:rsid w:val="00615814"/>
    <w:rsid w:val="00684D3F"/>
    <w:rsid w:val="006B7AE8"/>
    <w:rsid w:val="006C07D3"/>
    <w:rsid w:val="006C5B99"/>
    <w:rsid w:val="006E36AA"/>
    <w:rsid w:val="007129CE"/>
    <w:rsid w:val="00717D6B"/>
    <w:rsid w:val="00744A50"/>
    <w:rsid w:val="00750623"/>
    <w:rsid w:val="00786B44"/>
    <w:rsid w:val="007C4AC7"/>
    <w:rsid w:val="00823A72"/>
    <w:rsid w:val="008304E4"/>
    <w:rsid w:val="00837B03"/>
    <w:rsid w:val="00881EF6"/>
    <w:rsid w:val="008826C9"/>
    <w:rsid w:val="008A0098"/>
    <w:rsid w:val="008B4482"/>
    <w:rsid w:val="008D0AEE"/>
    <w:rsid w:val="008D17A7"/>
    <w:rsid w:val="0090196A"/>
    <w:rsid w:val="00911C06"/>
    <w:rsid w:val="00921A96"/>
    <w:rsid w:val="00966B0E"/>
    <w:rsid w:val="009A0B8C"/>
    <w:rsid w:val="009C09FF"/>
    <w:rsid w:val="009D7208"/>
    <w:rsid w:val="00A00732"/>
    <w:rsid w:val="00A30C1B"/>
    <w:rsid w:val="00A324FC"/>
    <w:rsid w:val="00A33E3E"/>
    <w:rsid w:val="00A81890"/>
    <w:rsid w:val="00A8774A"/>
    <w:rsid w:val="00A93E9F"/>
    <w:rsid w:val="00AB0061"/>
    <w:rsid w:val="00AB3BC5"/>
    <w:rsid w:val="00AC3BFC"/>
    <w:rsid w:val="00AC5736"/>
    <w:rsid w:val="00AF638E"/>
    <w:rsid w:val="00B37B75"/>
    <w:rsid w:val="00B40CDD"/>
    <w:rsid w:val="00B867E7"/>
    <w:rsid w:val="00B917C3"/>
    <w:rsid w:val="00B92AFE"/>
    <w:rsid w:val="00B935AD"/>
    <w:rsid w:val="00BB71B8"/>
    <w:rsid w:val="00BC4F8C"/>
    <w:rsid w:val="00BF1144"/>
    <w:rsid w:val="00C017DF"/>
    <w:rsid w:val="00C26CBE"/>
    <w:rsid w:val="00C40997"/>
    <w:rsid w:val="00C5793A"/>
    <w:rsid w:val="00C766D3"/>
    <w:rsid w:val="00C80237"/>
    <w:rsid w:val="00CF161D"/>
    <w:rsid w:val="00CF5B5D"/>
    <w:rsid w:val="00D11CC8"/>
    <w:rsid w:val="00D17B0D"/>
    <w:rsid w:val="00D277FB"/>
    <w:rsid w:val="00D40B8B"/>
    <w:rsid w:val="00D436E8"/>
    <w:rsid w:val="00D7052B"/>
    <w:rsid w:val="00DA5D3F"/>
    <w:rsid w:val="00DB7EF0"/>
    <w:rsid w:val="00DD640E"/>
    <w:rsid w:val="00DF7E89"/>
    <w:rsid w:val="00E237DB"/>
    <w:rsid w:val="00E80E79"/>
    <w:rsid w:val="00EA7502"/>
    <w:rsid w:val="00EE31EE"/>
    <w:rsid w:val="00F26A9E"/>
    <w:rsid w:val="00F272B8"/>
    <w:rsid w:val="00F351F7"/>
    <w:rsid w:val="00F804C1"/>
    <w:rsid w:val="00F96737"/>
    <w:rsid w:val="00FA1CAC"/>
    <w:rsid w:val="00FD0D35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473BD853"/>
  <w15:chartTrackingRefBased/>
  <w15:docId w15:val="{DAC13047-F8A4-49A3-8AA1-D79E1178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1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00DE173-98DD-4AA8-ABB6-5F9A57BFD8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D7F8A-E72D-45FD-BBB3-320BA42FBC01}"/>
</file>

<file path=customXml/itemProps3.xml><?xml version="1.0" encoding="utf-8"?>
<ds:datastoreItem xmlns:ds="http://schemas.openxmlformats.org/officeDocument/2006/customXml" ds:itemID="{98DA1AA3-4C7C-42F8-B116-8E9290E8A29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EB9BAFA-BA5B-4199-8F15-139D23F934F3}">
  <ds:schemaRefs>
    <ds:schemaRef ds:uri="http://purl.org/dc/dcmitype/"/>
    <ds:schemaRef ds:uri="http://purl.org/dc/elements/1.1/"/>
    <ds:schemaRef ds:uri="e7f54076-5645-4b12-91ec-c3d4a8cb9c6b"/>
    <ds:schemaRef ds:uri="a811006f-1c16-41b7-b921-4a643f9d9ecc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protocol-kur-techniek-solo-b</dc:title>
  <dc:subject/>
  <dc:creator>fortgensi</dc:creator>
  <cp:keywords/>
  <cp:lastModifiedBy>Cindy Heijligers | KNHS</cp:lastModifiedBy>
  <cp:revision>2</cp:revision>
  <cp:lastPrinted>2012-11-20T13:45:00Z</cp:lastPrinted>
  <dcterms:created xsi:type="dcterms:W3CDTF">2024-02-24T11:44:00Z</dcterms:created>
  <dcterms:modified xsi:type="dcterms:W3CDTF">2024-02-24T11:44:00Z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